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706F3" w14:textId="77777777" w:rsidR="00535962" w:rsidRPr="00F7167E" w:rsidRDefault="00FB3348">
      <w:r>
        <w:rPr>
          <w:noProof/>
          <w:lang w:val="en-US"/>
        </w:rPr>
        <w:pict w14:anchorId="598E9CB4"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3082F2" w14:textId="0520A2CE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SUPBANCO-CCC-CP-2021-00</w:t>
                          </w:r>
                          <w:r w:rsidR="00FB3348">
                            <w:rPr>
                              <w:rStyle w:val="Style2"/>
                            </w:rPr>
                            <w:t>1</w:t>
                          </w:r>
                          <w:r w:rsidR="00AA3C83">
                            <w:rPr>
                              <w:rStyle w:val="Style2"/>
                            </w:rPr>
                            <w:t>3</w:t>
                          </w:r>
                        </w:p>
                      </w:sdtContent>
                    </w:sdt>
                    <w:p w14:paraId="271C7E7E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BCC75F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F1E8898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521CB56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FE32B39" wp14:editId="68FDE48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16B1BF0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74DC236D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51BB587" wp14:editId="730FF91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46D413FD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33ACB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10FBDEE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1827FD8B" w14:textId="77777777" w:rsidR="0026335F" w:rsidRPr="0026335F" w:rsidRDefault="00FB334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F25B30" w14:textId="77777777" w:rsidR="00535962" w:rsidRPr="00535962" w:rsidRDefault="00FB3348" w:rsidP="00535962">
      <w:r>
        <w:rPr>
          <w:rStyle w:val="Institucion"/>
          <w:color w:val="FF0000"/>
          <w:sz w:val="28"/>
          <w:lang w:eastAsia="zh-TW"/>
        </w:rPr>
        <w:pict w14:anchorId="63F63850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315F2935" w14:textId="3AAB4932" w:rsidR="002E1412" w:rsidRPr="002E1412" w:rsidRDefault="00FB3348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r w:rsidR="00AA3C83">
                        <w:rPr>
                          <w:rStyle w:val="Style6"/>
                        </w:rPr>
                        <w:t>R</w:t>
                      </w:r>
                      <w:r w:rsidR="003E6524">
                        <w:rPr>
                          <w:rStyle w:val="Style6"/>
                        </w:rPr>
                        <w:t>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4A12225" w14:textId="77777777" w:rsidR="00535962" w:rsidRDefault="00535962" w:rsidP="00535962"/>
    <w:p w14:paraId="74A7B9E2" w14:textId="77777777" w:rsidR="006506D0" w:rsidRDefault="00FB334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7DB41A1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214C967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1930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0AC1C6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5CB692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78DB1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1E6B9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72D9E6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01DF9A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FFC6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716EB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5B1F5C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2E478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57AF26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B1B2D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4265A5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638D1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C28D05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CDBF2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29EB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3B20F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26BF99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541F7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D4785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CAEA3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28979F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F197F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31D2BE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26EAF9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B533BB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32627E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D6B0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DEC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A9A7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8ED3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4EDD7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B92F9C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085B93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520209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8E387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19E24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70A64E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BE1438A" w14:textId="77777777" w:rsidTr="00044FA8">
        <w:trPr>
          <w:trHeight w:val="4637"/>
        </w:trPr>
        <w:tc>
          <w:tcPr>
            <w:tcW w:w="3269" w:type="dxa"/>
          </w:tcPr>
          <w:p w14:paraId="04CDEB1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AC02D1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8EA87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0E2BB2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5325E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8594E7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5254E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4B1C2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384D0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94FE1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87C57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547D30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F76CE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BE8CB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C7EA4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C73406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C7A28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3577415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B12DEA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DF3A486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FB80F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D1B37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18CBCE8A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292E6" w14:textId="77777777" w:rsidR="001007E7" w:rsidRDefault="00FB3348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CE7B6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7CE2F97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86010F4" wp14:editId="28773CE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1674E39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692E4463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F0270E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95A71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C3DD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E054F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D3A89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EF7946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1C542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1F04F0CE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C9823" w14:textId="77777777" w:rsidR="00051C0A" w:rsidRDefault="00FB3348">
    <w:pPr>
      <w:pStyle w:val="Encabezado"/>
    </w:pPr>
    <w:r>
      <w:rPr>
        <w:noProof/>
        <w:lang w:val="en-US"/>
      </w:rPr>
      <w:pict w14:anchorId="087432D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6F34D912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321B1" w:rsidRPr="005321B1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C83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B3348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022E57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12</cp:revision>
  <cp:lastPrinted>2011-03-04T18:55:00Z</cp:lastPrinted>
  <dcterms:created xsi:type="dcterms:W3CDTF">2011-03-04T18:56:00Z</dcterms:created>
  <dcterms:modified xsi:type="dcterms:W3CDTF">2021-07-06T20:17:00Z</dcterms:modified>
</cp:coreProperties>
</file>